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8233E7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8233E7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37408825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230D42">
        <w:rPr>
          <w:rFonts w:asciiTheme="minorHAnsi" w:hAnsiTheme="minorHAnsi" w:cstheme="minorBidi"/>
          <w:b/>
          <w:bCs/>
          <w:sz w:val="22"/>
          <w:szCs w:val="22"/>
        </w:rPr>
        <w:t>fryzjerstwo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281D7D7C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8233E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fryzjerstwo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3C7DF5AD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8233E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fryzjerstwo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27F536C6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6957" w14:textId="77777777" w:rsidR="00DC362E" w:rsidRDefault="00DC362E">
      <w:r>
        <w:separator/>
      </w:r>
    </w:p>
  </w:endnote>
  <w:endnote w:type="continuationSeparator" w:id="0">
    <w:p w14:paraId="6BB70F49" w14:textId="77777777" w:rsidR="00DC362E" w:rsidRDefault="00DC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933E" w14:textId="77777777" w:rsidR="00DC362E" w:rsidRDefault="00DC362E">
      <w:r>
        <w:separator/>
      </w:r>
    </w:p>
  </w:footnote>
  <w:footnote w:type="continuationSeparator" w:id="0">
    <w:p w14:paraId="36B4F6D5" w14:textId="77777777" w:rsidR="00DC362E" w:rsidRDefault="00DC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30D42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774D2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C5927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44756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3E7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A3727"/>
    <w:rsid w:val="008A7E32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362E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1A8C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